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Stirling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Stirling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Stirling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Stirling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Stirling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Stirling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Stirling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Stirling is estimated to be </w:t>
      </w:r>
      <w:r w:rsidRPr="00773DF7">
        <w:rPr>
          <w:rFonts w:ascii="Libre Franklin Light" w:eastAsia="Times New Roman" w:hAnsi="Libre Franklin Light" w:cs="Calibri Light"/>
          <w:b/>
          <w:bCs/>
          <w:color w:val="C45911" w:themeColor="accent2" w:themeShade="BF"/>
        </w:rPr>
        <w:t xml:space="preserve">£1,468,144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Stirling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Stirling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Stirling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Stirling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irl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Stirling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irl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Stirling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Stirling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irl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Stirling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Stirling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Stirling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Stirling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Stirling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Stirling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£1,468,144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Stirling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£23,914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£494,548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£35,428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£886,023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£1,468,144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Stirling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Stirling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Stirling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Stirling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Stirling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Stirling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Stirling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Stirling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B28CB81-2676-417D-81A9-CAC400F6F33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